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D7B0F" w14:textId="05DA59C3" w:rsidR="000B78A4" w:rsidRPr="000B78A4" w:rsidRDefault="000B78A4" w:rsidP="000B78A4">
      <w:pPr>
        <w:suppressAutoHyphens/>
        <w:spacing w:line="200" w:lineRule="atLeast"/>
        <w:jc w:val="righ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b/>
          <w:bCs/>
          <w:kern w:val="2"/>
          <w:lang w:eastAsia="ar-SA"/>
        </w:rPr>
        <w:tab/>
      </w:r>
      <w:r>
        <w:rPr>
          <w:rFonts w:ascii="Calibri" w:eastAsia="SimSun" w:hAnsi="Calibri" w:cs="Calibri"/>
          <w:b/>
          <w:bCs/>
          <w:kern w:val="2"/>
          <w:lang w:eastAsia="ar-SA"/>
        </w:rPr>
        <w:tab/>
      </w:r>
      <w:r w:rsidRPr="000B78A4">
        <w:rPr>
          <w:rFonts w:ascii="Calibri" w:eastAsia="SimSun" w:hAnsi="Calibri" w:cs="Calibri"/>
          <w:kern w:val="2"/>
          <w:lang w:eastAsia="ar-SA"/>
        </w:rPr>
        <w:t>OBR_11</w:t>
      </w:r>
    </w:p>
    <w:p w14:paraId="79A2B005" w14:textId="44630BEE" w:rsidR="00DA5A25" w:rsidRPr="00DA5A25" w:rsidRDefault="00DA5A25" w:rsidP="00DA5A25">
      <w:pPr>
        <w:suppressAutoHyphens/>
        <w:spacing w:line="200" w:lineRule="atLeast"/>
        <w:jc w:val="center"/>
        <w:rPr>
          <w:rFonts w:ascii="Calibri" w:eastAsia="SimSun" w:hAnsi="Calibri" w:cs="Calibri"/>
          <w:b/>
          <w:bCs/>
          <w:kern w:val="2"/>
          <w:lang w:eastAsia="ar-SA"/>
        </w:rPr>
      </w:pPr>
      <w:r w:rsidRPr="00DA5A25">
        <w:rPr>
          <w:rFonts w:ascii="Calibri" w:eastAsia="SimSun" w:hAnsi="Calibri" w:cs="Calibri"/>
          <w:b/>
          <w:bCs/>
          <w:kern w:val="2"/>
          <w:lang w:eastAsia="ar-SA"/>
        </w:rPr>
        <w:t>MENIČNA IZJAVA</w:t>
      </w:r>
    </w:p>
    <w:p w14:paraId="7147B5C9" w14:textId="77777777" w:rsidR="00DA5A25" w:rsidRPr="00DA5A25" w:rsidRDefault="00DA5A25" w:rsidP="00DA5A25">
      <w:pPr>
        <w:suppressAutoHyphens/>
        <w:spacing w:line="200" w:lineRule="atLeast"/>
        <w:jc w:val="center"/>
        <w:rPr>
          <w:rFonts w:ascii="Calibri" w:eastAsia="SimSun" w:hAnsi="Calibri" w:cs="Calibri"/>
          <w:kern w:val="2"/>
          <w:lang w:eastAsia="ar-SA"/>
        </w:rPr>
      </w:pPr>
      <w:r w:rsidRPr="00DA5A25">
        <w:rPr>
          <w:rFonts w:ascii="Calibri" w:eastAsia="SimSun" w:hAnsi="Calibri" w:cs="Calibri"/>
          <w:b/>
          <w:bCs/>
          <w:kern w:val="2"/>
          <w:lang w:eastAsia="ar-SA"/>
        </w:rPr>
        <w:t>s pooblastilom za izpolnitev in unovčenje menice</w:t>
      </w:r>
    </w:p>
    <w:p w14:paraId="6715D787" w14:textId="77777777" w:rsidR="00DA5A25" w:rsidRPr="00DA5A25" w:rsidRDefault="00DA5A25" w:rsidP="00DA5A25">
      <w:pPr>
        <w:suppressAutoHyphens/>
        <w:spacing w:line="200" w:lineRule="atLeast"/>
        <w:rPr>
          <w:rFonts w:ascii="Calibri" w:eastAsia="SimSun" w:hAnsi="Calibri" w:cs="Calibri"/>
          <w:kern w:val="2"/>
          <w:lang w:eastAsia="ar-SA"/>
        </w:rPr>
      </w:pPr>
    </w:p>
    <w:p w14:paraId="4BFA4B75" w14:textId="77777777" w:rsidR="00DA5A25" w:rsidRPr="00DA5A25" w:rsidRDefault="00DA5A25" w:rsidP="00DA5A25">
      <w:pPr>
        <w:suppressAutoHyphens/>
        <w:spacing w:line="200" w:lineRule="atLeast"/>
        <w:rPr>
          <w:rFonts w:ascii="Calibri" w:eastAsia="SimSun" w:hAnsi="Calibri" w:cs="Calibri"/>
          <w:kern w:val="2"/>
          <w:lang w:eastAsia="ar-SA"/>
        </w:rPr>
      </w:pPr>
    </w:p>
    <w:p w14:paraId="5C2D932E" w14:textId="77777777" w:rsidR="00DA5A25" w:rsidRPr="00DA5A25" w:rsidRDefault="00DA5A25" w:rsidP="00DA5A25">
      <w:pPr>
        <w:suppressAutoHyphens/>
        <w:spacing w:line="200" w:lineRule="atLeast"/>
        <w:rPr>
          <w:rFonts w:ascii="Calibri" w:eastAsia="SimSun" w:hAnsi="Calibri" w:cs="Calibri"/>
          <w:kern w:val="2"/>
          <w:lang w:eastAsia="ar-SA"/>
        </w:rPr>
      </w:pPr>
    </w:p>
    <w:p w14:paraId="5B743715" w14:textId="71D3EAF7" w:rsidR="00DA5A25" w:rsidRPr="00DA5A25" w:rsidRDefault="00DA5A25" w:rsidP="00261225">
      <w:pPr>
        <w:pBdr>
          <w:top w:val="single" w:sz="4" w:space="0" w:color="auto"/>
        </w:pBdr>
        <w:tabs>
          <w:tab w:val="center" w:pos="4536"/>
          <w:tab w:val="right" w:pos="9072"/>
        </w:tabs>
        <w:suppressAutoHyphens/>
        <w:jc w:val="both"/>
        <w:rPr>
          <w:rFonts w:ascii="Calibri" w:eastAsia="SimSun" w:hAnsi="Calibri" w:cs="Calibri"/>
          <w:kern w:val="2"/>
          <w:lang w:eastAsia="ar-SA"/>
        </w:rPr>
      </w:pPr>
      <w:r w:rsidRPr="00DA5A25">
        <w:rPr>
          <w:rFonts w:ascii="Calibri" w:eastAsia="SimSun" w:hAnsi="Calibri" w:cs="Calibri"/>
          <w:kern w:val="2"/>
          <w:lang w:eastAsia="ar-SA"/>
        </w:rPr>
        <w:t xml:space="preserve">Naročniku </w:t>
      </w:r>
      <w:bookmarkStart w:id="0" w:name="_Hlk141380179"/>
      <w:r w:rsidR="00580A98" w:rsidRPr="00580A98">
        <w:rPr>
          <w:rFonts w:ascii="Calibri" w:eastAsia="SimSun" w:hAnsi="Calibri" w:cs="Calibri"/>
          <w:kern w:val="2"/>
          <w:lang w:eastAsia="ar-SA"/>
        </w:rPr>
        <w:t xml:space="preserve">Javni zavod Triglavski narodni park, Ljubljanska cesta 27, 4260 Bled </w:t>
      </w:r>
      <w:bookmarkEnd w:id="0"/>
      <w:r w:rsidRPr="00DA5A25">
        <w:rPr>
          <w:rFonts w:ascii="Calibri" w:eastAsia="SimSun" w:hAnsi="Calibri" w:cs="Calibri"/>
          <w:kern w:val="2"/>
          <w:lang w:eastAsia="ar-SA"/>
        </w:rPr>
        <w:t xml:space="preserve">kot zavarovanje za odpravo napak v garancijskem roku za izvedbo javnega naročila z </w:t>
      </w:r>
      <w:r w:rsidR="000B78A4">
        <w:rPr>
          <w:rFonts w:ascii="Calibri" w:eastAsia="SimSun" w:hAnsi="Calibri" w:cs="Calibri"/>
          <w:kern w:val="2"/>
          <w:lang w:eastAsia="ar-SA"/>
        </w:rPr>
        <w:t xml:space="preserve">oznako </w:t>
      </w:r>
      <w:r w:rsidR="000B78A4" w:rsidRPr="000B78A4">
        <w:rPr>
          <w:rFonts w:ascii="Calibri" w:eastAsia="SimSun" w:hAnsi="Calibri" w:cs="Calibri"/>
          <w:kern w:val="2"/>
          <w:lang w:eastAsia="ar-SA"/>
        </w:rPr>
        <w:t>430-1/2023-NAKUP ELEKTRIČNIH VOZIL IN NAJEM SISTEMA REZERVACIJE JAVNIH PREVOZOV</w:t>
      </w:r>
      <w:r w:rsidRPr="00DA5A25">
        <w:rPr>
          <w:rFonts w:ascii="Calibri" w:eastAsia="SimSun" w:hAnsi="Calibri" w:cs="Calibri"/>
          <w:kern w:val="2"/>
          <w:lang w:eastAsia="ar-SA"/>
        </w:rPr>
        <w:t>, objavljenega na Portalu javnih naročil, izročam bianco lastno menico ter to menično izjavo s pooblastilom za izpolnitev in unovčenje menice.</w:t>
      </w:r>
    </w:p>
    <w:p w14:paraId="147205A3" w14:textId="77777777" w:rsidR="00DA5A25" w:rsidRPr="00DA5A25" w:rsidRDefault="00DA5A25" w:rsidP="00DA5A25">
      <w:pPr>
        <w:suppressAutoHyphens/>
        <w:spacing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</w:p>
    <w:p w14:paraId="754EEBFE" w14:textId="77777777" w:rsidR="00DA5A25" w:rsidRPr="00DA5A25" w:rsidRDefault="00DA5A25" w:rsidP="00DA5A25">
      <w:pPr>
        <w:suppressAutoHyphens/>
        <w:spacing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  <w:r w:rsidRPr="00DA5A25">
        <w:rPr>
          <w:rFonts w:ascii="Calibri" w:eastAsia="SimSun" w:hAnsi="Calibri" w:cs="Calibri"/>
          <w:kern w:val="2"/>
          <w:lang w:eastAsia="ar-SA"/>
        </w:rPr>
        <w:t xml:space="preserve">Naročnika </w:t>
      </w:r>
      <w:r w:rsidR="00580A98" w:rsidRPr="00580A98">
        <w:rPr>
          <w:rFonts w:ascii="Calibri" w:eastAsia="SimSun" w:hAnsi="Calibri" w:cs="Calibri"/>
          <w:kern w:val="2"/>
          <w:lang w:eastAsia="ar-SA"/>
        </w:rPr>
        <w:t xml:space="preserve">Javni zavod Triglavski narodni park, Ljubljanska cesta 27, 4260 Bled </w:t>
      </w:r>
      <w:r w:rsidRPr="00DA5A25">
        <w:rPr>
          <w:rFonts w:ascii="Calibri" w:eastAsia="SimSun" w:hAnsi="Calibri" w:cs="Calibri"/>
          <w:kern w:val="2"/>
          <w:lang w:eastAsia="ar-SA"/>
        </w:rPr>
        <w:t>nepreklicno pooblaščam, da izpolni priloženo menico z zneskom v višini</w:t>
      </w:r>
    </w:p>
    <w:p w14:paraId="6FC06ECC" w14:textId="77777777" w:rsidR="00DA5A25" w:rsidRPr="00DA5A25" w:rsidRDefault="00DA5A25" w:rsidP="00DA5A25">
      <w:pPr>
        <w:suppressAutoHyphens/>
        <w:spacing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</w:p>
    <w:p w14:paraId="44678E4E" w14:textId="77777777" w:rsidR="00DA5A25" w:rsidRPr="00DA5A25" w:rsidRDefault="00DA5A25" w:rsidP="00DA5A25">
      <w:pPr>
        <w:suppressAutoHyphens/>
        <w:spacing w:line="200" w:lineRule="atLeast"/>
        <w:jc w:val="center"/>
        <w:rPr>
          <w:rFonts w:ascii="Calibri" w:eastAsia="SimSun" w:hAnsi="Calibri" w:cs="Calibri"/>
          <w:kern w:val="2"/>
          <w:lang w:eastAsia="ar-SA"/>
        </w:rPr>
      </w:pPr>
      <w:r w:rsidRPr="00DA5A25">
        <w:rPr>
          <w:rFonts w:ascii="Calibri" w:eastAsia="SimSun" w:hAnsi="Calibri" w:cs="Calibri"/>
          <w:kern w:val="2"/>
          <w:lang w:eastAsia="ar-SA"/>
        </w:rPr>
        <w:t>______________ EUR</w:t>
      </w:r>
    </w:p>
    <w:p w14:paraId="53CB2C76" w14:textId="77777777" w:rsidR="00DA5A25" w:rsidRPr="00DA5A25" w:rsidRDefault="00DA5A25" w:rsidP="00DA5A25">
      <w:pPr>
        <w:suppressAutoHyphens/>
        <w:spacing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</w:p>
    <w:p w14:paraId="34759AD0" w14:textId="77777777" w:rsidR="00DA5A25" w:rsidRPr="00DA5A25" w:rsidRDefault="00DA5A25" w:rsidP="00DA5A25">
      <w:pPr>
        <w:suppressAutoHyphens/>
        <w:spacing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</w:p>
    <w:p w14:paraId="1EC0DF47" w14:textId="77777777" w:rsidR="00DA5A25" w:rsidRPr="00DA5A25" w:rsidRDefault="00DA5A25" w:rsidP="00DA5A25">
      <w:pPr>
        <w:suppressAutoHyphens/>
        <w:spacing w:after="200" w:line="276" w:lineRule="auto"/>
        <w:jc w:val="both"/>
        <w:rPr>
          <w:rFonts w:ascii="Calibri" w:eastAsia="SimSun" w:hAnsi="Calibri" w:cs="Calibri"/>
          <w:kern w:val="2"/>
          <w:highlight w:val="yellow"/>
          <w:lang w:eastAsia="ar-SA"/>
        </w:rPr>
      </w:pPr>
      <w:r w:rsidRPr="00DA5A25">
        <w:rPr>
          <w:rFonts w:ascii="Calibri" w:eastAsia="SimSun" w:hAnsi="Calibri" w:cs="Calibri"/>
          <w:kern w:val="2"/>
          <w:lang w:eastAsia="ar-SA"/>
        </w:rPr>
        <w:t>in z vsemi ostalimi potrebnimi podatki in jo na naš račun unovči v primeru,  če kot izbrani ponudnik ne bomo izvrševali garancijskih obveznosti v rokih in na način, kot so opredeljene v pogodbi številka _________.</w:t>
      </w:r>
    </w:p>
    <w:p w14:paraId="684265BB" w14:textId="77777777" w:rsidR="00DA5A25" w:rsidRPr="00DA5A25" w:rsidRDefault="00DA5A25" w:rsidP="00DA5A25">
      <w:pPr>
        <w:suppressAutoHyphens/>
        <w:spacing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  <w:r w:rsidRPr="00DA5A25">
        <w:rPr>
          <w:rFonts w:ascii="Calibri" w:eastAsia="SimSun" w:hAnsi="Calibri" w:cs="Calibri"/>
          <w:kern w:val="2"/>
          <w:lang w:eastAsia="ar-SA"/>
        </w:rPr>
        <w:t>Menica je unovčljiva pri: _________________________________________</w:t>
      </w:r>
    </w:p>
    <w:p w14:paraId="5645A6F3" w14:textId="77777777" w:rsidR="00DA5A25" w:rsidRPr="00DA5A25" w:rsidRDefault="00DA5A25" w:rsidP="00DA5A25">
      <w:pPr>
        <w:suppressAutoHyphens/>
        <w:spacing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</w:p>
    <w:p w14:paraId="4922A752" w14:textId="77777777" w:rsidR="00DA5A25" w:rsidRPr="00DA5A25" w:rsidRDefault="00DA5A25" w:rsidP="00DA5A25">
      <w:pPr>
        <w:suppressAutoHyphens/>
        <w:spacing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  <w:r w:rsidRPr="00DA5A25">
        <w:rPr>
          <w:rFonts w:ascii="Calibri" w:eastAsia="SimSun" w:hAnsi="Calibri" w:cs="Calibri"/>
          <w:kern w:val="2"/>
          <w:lang w:eastAsia="ar-SA"/>
        </w:rPr>
        <w:t>s transakcijskega računa št. ______________________________________</w:t>
      </w:r>
    </w:p>
    <w:p w14:paraId="5179D5F8" w14:textId="77777777" w:rsidR="00DA5A25" w:rsidRPr="00DA5A25" w:rsidRDefault="00DA5A25" w:rsidP="00DA5A25">
      <w:pPr>
        <w:suppressAutoHyphens/>
        <w:spacing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</w:p>
    <w:p w14:paraId="4A127B7C" w14:textId="77777777" w:rsidR="00DA5A25" w:rsidRPr="00DA5A25" w:rsidRDefault="00DA5A25" w:rsidP="00DA5A25">
      <w:pPr>
        <w:suppressAutoHyphens/>
        <w:spacing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  <w:r w:rsidRPr="00DA5A25">
        <w:rPr>
          <w:rFonts w:ascii="Calibri" w:eastAsia="SimSun" w:hAnsi="Calibri" w:cs="Calibri"/>
          <w:kern w:val="2"/>
          <w:lang w:eastAsia="ar-SA"/>
        </w:rPr>
        <w:t>Veljavnost menice: _____________</w:t>
      </w:r>
    </w:p>
    <w:p w14:paraId="42182F92" w14:textId="77777777" w:rsidR="00DA5A25" w:rsidRPr="00DA5A25" w:rsidRDefault="00DA5A25" w:rsidP="00DA5A25">
      <w:pPr>
        <w:suppressAutoHyphens/>
        <w:spacing w:line="200" w:lineRule="atLeast"/>
        <w:jc w:val="both"/>
        <w:rPr>
          <w:rFonts w:ascii="Calibri" w:eastAsia="SimSun" w:hAnsi="Calibri" w:cs="Calibri"/>
          <w:kern w:val="2"/>
          <w:highlight w:val="yellow"/>
          <w:lang w:eastAsia="ar-SA"/>
        </w:rPr>
      </w:pPr>
    </w:p>
    <w:p w14:paraId="34E5C09E" w14:textId="77777777" w:rsidR="00DA5A25" w:rsidRPr="00DA5A25" w:rsidRDefault="00DA5A25" w:rsidP="00DA5A25">
      <w:pPr>
        <w:suppressAutoHyphens/>
        <w:spacing w:line="200" w:lineRule="atLeast"/>
        <w:jc w:val="both"/>
        <w:rPr>
          <w:rFonts w:ascii="Calibri" w:eastAsia="SimSun" w:hAnsi="Calibri" w:cs="Calibri"/>
          <w:kern w:val="2"/>
          <w:highlight w:val="yellow"/>
          <w:lang w:eastAsia="ar-SA"/>
        </w:rPr>
      </w:pPr>
    </w:p>
    <w:p w14:paraId="6D1B394C" w14:textId="77777777" w:rsidR="00DA5A25" w:rsidRPr="00DA5A25" w:rsidRDefault="00DA5A25" w:rsidP="00DA5A25">
      <w:pPr>
        <w:suppressAutoHyphens/>
        <w:spacing w:line="200" w:lineRule="atLeast"/>
        <w:ind w:left="2124" w:hanging="2124"/>
        <w:jc w:val="both"/>
        <w:rPr>
          <w:rFonts w:ascii="Calibri" w:eastAsia="SimSun" w:hAnsi="Calibri" w:cs="Calibri"/>
          <w:kern w:val="2"/>
          <w:lang w:eastAsia="ar-SA"/>
        </w:rPr>
      </w:pPr>
      <w:r w:rsidRPr="00DA5A25">
        <w:rPr>
          <w:rFonts w:ascii="Calibri" w:eastAsia="SimSun" w:hAnsi="Calibri" w:cs="Calibri"/>
          <w:kern w:val="2"/>
          <w:lang w:eastAsia="ar-SA"/>
        </w:rPr>
        <w:t>Izdajatelj menice:</w:t>
      </w:r>
      <w:r w:rsidRPr="00DA5A25">
        <w:rPr>
          <w:rFonts w:ascii="Calibri" w:eastAsia="SimSun" w:hAnsi="Calibri" w:cs="Calibri"/>
          <w:kern w:val="2"/>
          <w:lang w:eastAsia="ar-SA"/>
        </w:rPr>
        <w:tab/>
      </w:r>
      <w:r w:rsidRPr="00DA5A25">
        <w:rPr>
          <w:rFonts w:ascii="Calibri" w:eastAsia="SimSun" w:hAnsi="Calibri" w:cs="Calibri"/>
          <w:kern w:val="2"/>
          <w:lang w:eastAsia="ar-SA"/>
        </w:rPr>
        <w:tab/>
      </w:r>
      <w:r w:rsidRPr="00DA5A25">
        <w:rPr>
          <w:rFonts w:ascii="Calibri" w:eastAsia="SimSun" w:hAnsi="Calibri" w:cs="Calibri"/>
          <w:kern w:val="2"/>
          <w:lang w:eastAsia="ar-SA"/>
        </w:rPr>
        <w:tab/>
        <w:t>________________________________</w:t>
      </w:r>
      <w:r w:rsidRPr="00DA5A25">
        <w:rPr>
          <w:rFonts w:ascii="Calibri" w:eastAsia="SimSun" w:hAnsi="Calibri" w:cs="Calibri"/>
          <w:kern w:val="2"/>
          <w:lang w:eastAsia="ar-SA"/>
        </w:rPr>
        <w:tab/>
      </w:r>
    </w:p>
    <w:p w14:paraId="487218E3" w14:textId="77777777" w:rsidR="00DA5A25" w:rsidRPr="00DA5A25" w:rsidRDefault="00DA5A25" w:rsidP="00DA5A25">
      <w:pPr>
        <w:suppressAutoHyphens/>
        <w:spacing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  <w:r w:rsidRPr="00DA5A25">
        <w:rPr>
          <w:rFonts w:ascii="Calibri" w:eastAsia="SimSun" w:hAnsi="Calibri" w:cs="Calibri"/>
          <w:kern w:val="2"/>
          <w:lang w:eastAsia="ar-SA"/>
        </w:rPr>
        <w:t>Zakoniti zastopnik:</w:t>
      </w:r>
      <w:r w:rsidRPr="00DA5A25">
        <w:rPr>
          <w:rFonts w:ascii="Calibri" w:eastAsia="SimSun" w:hAnsi="Calibri" w:cs="Calibri"/>
          <w:kern w:val="2"/>
          <w:lang w:eastAsia="ar-SA"/>
        </w:rPr>
        <w:tab/>
      </w:r>
      <w:r w:rsidRPr="00DA5A25">
        <w:rPr>
          <w:rFonts w:ascii="Calibri" w:eastAsia="SimSun" w:hAnsi="Calibri" w:cs="Calibri"/>
          <w:kern w:val="2"/>
          <w:lang w:eastAsia="ar-SA"/>
        </w:rPr>
        <w:tab/>
      </w:r>
      <w:r w:rsidRPr="00DA5A25">
        <w:rPr>
          <w:rFonts w:ascii="Calibri" w:eastAsia="SimSun" w:hAnsi="Calibri" w:cs="Calibri"/>
          <w:kern w:val="2"/>
          <w:lang w:eastAsia="ar-SA"/>
        </w:rPr>
        <w:tab/>
      </w:r>
      <w:r w:rsidRPr="00DA5A25">
        <w:rPr>
          <w:rFonts w:ascii="Calibri" w:hAnsi="Calibri" w:cs="Calibri"/>
          <w:kern w:val="2"/>
          <w:lang w:eastAsia="sl-SI"/>
        </w:rPr>
        <w:t>________________________________</w:t>
      </w:r>
    </w:p>
    <w:p w14:paraId="5C31951B" w14:textId="77777777" w:rsidR="00DA5A25" w:rsidRPr="00DA5A25" w:rsidRDefault="00DA5A25" w:rsidP="00DA5A25">
      <w:pPr>
        <w:suppressAutoHyphens/>
        <w:spacing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  <w:r w:rsidRPr="00DA5A25">
        <w:rPr>
          <w:rFonts w:ascii="Calibri" w:eastAsia="SimSun" w:hAnsi="Calibri" w:cs="Calibri"/>
          <w:kern w:val="2"/>
          <w:lang w:eastAsia="ar-SA"/>
        </w:rPr>
        <w:t xml:space="preserve">Matična številka: </w:t>
      </w:r>
      <w:r w:rsidRPr="00DA5A25">
        <w:rPr>
          <w:rFonts w:ascii="Calibri" w:eastAsia="SimSun" w:hAnsi="Calibri" w:cs="Calibri"/>
          <w:kern w:val="2"/>
          <w:lang w:eastAsia="ar-SA"/>
        </w:rPr>
        <w:tab/>
      </w:r>
      <w:r w:rsidRPr="00DA5A25">
        <w:rPr>
          <w:rFonts w:ascii="Calibri" w:eastAsia="SimSun" w:hAnsi="Calibri" w:cs="Calibri"/>
          <w:kern w:val="2"/>
          <w:lang w:eastAsia="ar-SA"/>
        </w:rPr>
        <w:tab/>
      </w:r>
      <w:r w:rsidRPr="00DA5A25">
        <w:rPr>
          <w:rFonts w:ascii="Calibri" w:eastAsia="SimSun" w:hAnsi="Calibri" w:cs="Calibri"/>
          <w:kern w:val="2"/>
          <w:lang w:eastAsia="ar-SA"/>
        </w:rPr>
        <w:tab/>
        <w:t>________________________________</w:t>
      </w:r>
    </w:p>
    <w:p w14:paraId="75320213" w14:textId="77777777" w:rsidR="00DA5A25" w:rsidRPr="00DA5A25" w:rsidRDefault="00DA5A25" w:rsidP="00DA5A25">
      <w:pPr>
        <w:suppressAutoHyphens/>
        <w:spacing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  <w:r w:rsidRPr="00DA5A25">
        <w:rPr>
          <w:rFonts w:ascii="Calibri" w:eastAsia="SimSun" w:hAnsi="Calibri" w:cs="Calibri"/>
          <w:kern w:val="2"/>
          <w:lang w:eastAsia="ar-SA"/>
        </w:rPr>
        <w:t>Davčna številka:</w:t>
      </w:r>
      <w:r w:rsidRPr="00DA5A25">
        <w:rPr>
          <w:rFonts w:ascii="Calibri" w:eastAsia="SimSun" w:hAnsi="Calibri" w:cs="Calibri"/>
          <w:kern w:val="2"/>
          <w:lang w:eastAsia="ar-SA"/>
        </w:rPr>
        <w:tab/>
        <w:t xml:space="preserve"> </w:t>
      </w:r>
      <w:r w:rsidRPr="00DA5A25">
        <w:rPr>
          <w:rFonts w:ascii="Calibri" w:eastAsia="SimSun" w:hAnsi="Calibri" w:cs="Calibri"/>
          <w:kern w:val="2"/>
          <w:lang w:eastAsia="ar-SA"/>
        </w:rPr>
        <w:tab/>
      </w:r>
      <w:r w:rsidRPr="00DA5A25">
        <w:rPr>
          <w:rFonts w:ascii="Calibri" w:eastAsia="SimSun" w:hAnsi="Calibri" w:cs="Calibri"/>
          <w:kern w:val="2"/>
          <w:lang w:eastAsia="ar-SA"/>
        </w:rPr>
        <w:tab/>
        <w:t>________________________________</w:t>
      </w:r>
    </w:p>
    <w:p w14:paraId="1A8687DE" w14:textId="77777777" w:rsidR="00DA5A25" w:rsidRPr="00DA5A25" w:rsidRDefault="00DA5A25" w:rsidP="00DA5A25">
      <w:pPr>
        <w:suppressAutoHyphens/>
        <w:spacing w:line="200" w:lineRule="atLeast"/>
        <w:rPr>
          <w:rFonts w:ascii="Calibri" w:eastAsia="SimSun" w:hAnsi="Calibri" w:cs="Calibri"/>
          <w:kern w:val="2"/>
          <w:lang w:eastAsia="ar-SA"/>
        </w:rPr>
      </w:pPr>
    </w:p>
    <w:tbl>
      <w:tblPr>
        <w:tblW w:w="91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4"/>
        <w:gridCol w:w="6076"/>
      </w:tblGrid>
      <w:tr w:rsidR="00DA5A25" w:rsidRPr="00DA5A25" w14:paraId="7CDA3F8C" w14:textId="77777777" w:rsidTr="00F97839">
        <w:tc>
          <w:tcPr>
            <w:tcW w:w="302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14:paraId="361717F5" w14:textId="77777777" w:rsidR="00DA5A25" w:rsidRPr="00DA5A25" w:rsidRDefault="00DA5A25" w:rsidP="00DA5A25">
            <w:pPr>
              <w:suppressAutoHyphens/>
              <w:spacing w:line="200" w:lineRule="atLeast"/>
              <w:rPr>
                <w:rFonts w:ascii="Calibri" w:eastAsia="SimSun" w:hAnsi="Calibri" w:cs="Calibri"/>
                <w:kern w:val="2"/>
                <w:lang w:eastAsia="ar-SA"/>
              </w:rPr>
            </w:pPr>
            <w:r w:rsidRPr="00DA5A25">
              <w:rPr>
                <w:rFonts w:ascii="Calibri" w:eastAsia="SimSun" w:hAnsi="Calibri" w:cs="Calibri"/>
                <w:kern w:val="2"/>
                <w:lang w:eastAsia="ar-SA"/>
              </w:rPr>
              <w:t>Datum in kraj:</w:t>
            </w: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EFED058" w14:textId="77777777" w:rsidR="00DA5A25" w:rsidRPr="00DA5A25" w:rsidRDefault="00DA5A25" w:rsidP="00DA5A25">
            <w:pPr>
              <w:suppressAutoHyphens/>
              <w:spacing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  <w:r w:rsidRPr="00DA5A25">
              <w:rPr>
                <w:rFonts w:ascii="Calibri" w:eastAsia="SimSun" w:hAnsi="Calibri" w:cs="Calibri"/>
                <w:kern w:val="2"/>
                <w:lang w:eastAsia="ar-SA"/>
              </w:rPr>
              <w:t>Ime in priimek zakonitega zastopnika:</w:t>
            </w:r>
          </w:p>
          <w:p w14:paraId="008B9E9B" w14:textId="77777777" w:rsidR="00DA5A25" w:rsidRPr="00DA5A25" w:rsidRDefault="00DA5A25" w:rsidP="00DA5A25">
            <w:pPr>
              <w:suppressAutoHyphens/>
              <w:spacing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</w:p>
          <w:p w14:paraId="07506399" w14:textId="77777777" w:rsidR="00DA5A25" w:rsidRPr="00DA5A25" w:rsidRDefault="00DA5A25" w:rsidP="00DA5A25">
            <w:pPr>
              <w:suppressAutoHyphens/>
              <w:spacing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  <w:r w:rsidRPr="00DA5A25">
              <w:rPr>
                <w:rFonts w:ascii="Calibri" w:eastAsia="SimSun" w:hAnsi="Calibri" w:cs="Calibri"/>
                <w:kern w:val="2"/>
                <w:lang w:eastAsia="ar-SA"/>
              </w:rPr>
              <w:t>______________________________</w:t>
            </w:r>
          </w:p>
          <w:p w14:paraId="32099C68" w14:textId="77777777" w:rsidR="00DA5A25" w:rsidRPr="00DA5A25" w:rsidRDefault="00DA5A25" w:rsidP="00DA5A25">
            <w:pPr>
              <w:suppressAutoHyphens/>
              <w:spacing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</w:p>
          <w:p w14:paraId="35C20D1F" w14:textId="77777777" w:rsidR="00DA5A25" w:rsidRPr="00DA5A25" w:rsidRDefault="00DA5A25" w:rsidP="00DA5A25">
            <w:pPr>
              <w:suppressAutoHyphens/>
              <w:spacing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  <w:r w:rsidRPr="00DA5A25">
              <w:rPr>
                <w:rFonts w:ascii="Calibri" w:eastAsia="SimSun" w:hAnsi="Calibri" w:cs="Calibri"/>
                <w:kern w:val="2"/>
                <w:lang w:eastAsia="ar-SA"/>
              </w:rPr>
              <w:t>Podpis</w:t>
            </w:r>
          </w:p>
          <w:p w14:paraId="707E3D75" w14:textId="77777777" w:rsidR="00DA5A25" w:rsidRPr="00DA5A25" w:rsidRDefault="00DA5A25" w:rsidP="00DA5A25">
            <w:pPr>
              <w:suppressAutoHyphens/>
              <w:spacing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</w:p>
          <w:p w14:paraId="360895E9" w14:textId="77777777" w:rsidR="00DA5A25" w:rsidRPr="00DA5A25" w:rsidRDefault="00DA5A25" w:rsidP="00DA5A25">
            <w:pPr>
              <w:suppressAutoHyphens/>
              <w:spacing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</w:p>
          <w:p w14:paraId="026BCE69" w14:textId="77777777" w:rsidR="00DA5A25" w:rsidRPr="00DA5A25" w:rsidRDefault="00DA5A25" w:rsidP="00DA5A25">
            <w:pPr>
              <w:suppressAutoHyphens/>
              <w:spacing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  <w:r w:rsidRPr="00DA5A25">
              <w:rPr>
                <w:rFonts w:ascii="Calibri" w:eastAsia="SimSun" w:hAnsi="Calibri" w:cs="Calibri"/>
                <w:kern w:val="2"/>
                <w:lang w:eastAsia="ar-SA"/>
              </w:rPr>
              <w:t>Žig</w:t>
            </w:r>
          </w:p>
        </w:tc>
      </w:tr>
    </w:tbl>
    <w:p w14:paraId="5BC4E0E9" w14:textId="77777777" w:rsidR="00DA5A25" w:rsidRPr="00DA5A25" w:rsidRDefault="00DA5A25" w:rsidP="00DA5A25">
      <w:pPr>
        <w:suppressAutoHyphens/>
        <w:spacing w:after="200" w:line="276" w:lineRule="auto"/>
        <w:rPr>
          <w:rFonts w:ascii="Calibri" w:eastAsia="Calibri" w:hAnsi="Calibri"/>
        </w:rPr>
      </w:pPr>
      <w:r w:rsidRPr="00DA5A25">
        <w:rPr>
          <w:rFonts w:ascii="Calibri" w:eastAsia="SimSun" w:hAnsi="Calibri" w:cs="Calibri"/>
          <w:kern w:val="2"/>
          <w:lang w:eastAsia="ar-SA"/>
        </w:rPr>
        <w:t>Priloga: bianco menica</w:t>
      </w:r>
    </w:p>
    <w:p w14:paraId="2AF52F93" w14:textId="77777777" w:rsidR="002B2C59" w:rsidRDefault="002B2C59" w:rsidP="002B2C59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F851AB">
        <w:rPr>
          <w:rFonts w:ascii="Arial" w:hAnsi="Arial" w:cs="Arial"/>
          <w:sz w:val="20"/>
          <w:szCs w:val="20"/>
        </w:rPr>
        <w:tab/>
      </w:r>
      <w:r w:rsidRPr="00F851AB">
        <w:rPr>
          <w:rFonts w:ascii="Arial" w:hAnsi="Arial" w:cs="Arial"/>
          <w:sz w:val="20"/>
          <w:szCs w:val="20"/>
        </w:rPr>
        <w:tab/>
      </w:r>
    </w:p>
    <w:p w14:paraId="1B2EE795" w14:textId="77777777" w:rsidR="0030224B" w:rsidRPr="0030224B" w:rsidRDefault="0030224B" w:rsidP="0030224B">
      <w:pPr>
        <w:rPr>
          <w:rFonts w:ascii="Arial" w:hAnsi="Arial" w:cs="Arial"/>
          <w:sz w:val="20"/>
          <w:szCs w:val="20"/>
        </w:rPr>
      </w:pPr>
    </w:p>
    <w:p w14:paraId="16A17E8C" w14:textId="77777777" w:rsidR="0030224B" w:rsidRPr="0030224B" w:rsidRDefault="0030224B" w:rsidP="0030224B">
      <w:pPr>
        <w:rPr>
          <w:rFonts w:ascii="Arial" w:hAnsi="Arial" w:cs="Arial"/>
          <w:sz w:val="20"/>
          <w:szCs w:val="20"/>
        </w:rPr>
      </w:pPr>
    </w:p>
    <w:p w14:paraId="4C807A07" w14:textId="77777777" w:rsidR="0030224B" w:rsidRDefault="0030224B" w:rsidP="0030224B">
      <w:pPr>
        <w:rPr>
          <w:rFonts w:ascii="Arial" w:hAnsi="Arial" w:cs="Arial"/>
          <w:sz w:val="20"/>
          <w:szCs w:val="20"/>
        </w:rPr>
      </w:pPr>
    </w:p>
    <w:p w14:paraId="77D64F15" w14:textId="77777777" w:rsidR="0030224B" w:rsidRDefault="0030224B" w:rsidP="0030224B">
      <w:pPr>
        <w:rPr>
          <w:rFonts w:ascii="Arial" w:hAnsi="Arial" w:cs="Arial"/>
          <w:sz w:val="20"/>
          <w:szCs w:val="20"/>
        </w:rPr>
      </w:pPr>
    </w:p>
    <w:p w14:paraId="73A4D216" w14:textId="77777777" w:rsidR="0030224B" w:rsidRDefault="0030224B" w:rsidP="0030224B">
      <w:pPr>
        <w:rPr>
          <w:rFonts w:ascii="Arial" w:hAnsi="Arial" w:cs="Arial"/>
          <w:sz w:val="20"/>
          <w:szCs w:val="20"/>
        </w:rPr>
      </w:pPr>
    </w:p>
    <w:p w14:paraId="151C80C5" w14:textId="77777777" w:rsidR="00580A98" w:rsidRPr="00580A98" w:rsidRDefault="00580A98" w:rsidP="00580A98">
      <w:pPr>
        <w:ind w:firstLine="708"/>
        <w:rPr>
          <w:rFonts w:ascii="Arial" w:hAnsi="Arial" w:cs="Arial"/>
          <w:sz w:val="20"/>
          <w:szCs w:val="20"/>
        </w:rPr>
      </w:pPr>
    </w:p>
    <w:sectPr w:rsidR="00580A98" w:rsidRPr="00580A98" w:rsidSect="0030224B">
      <w:footerReference w:type="default" r:id="rId11"/>
      <w:pgSz w:w="11906" w:h="16838"/>
      <w:pgMar w:top="1134" w:right="1134" w:bottom="851" w:left="1418" w:header="709" w:footer="709" w:gutter="0"/>
      <w:pgNumType w:start="2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59DB5" w14:textId="77777777" w:rsidR="00AF1502" w:rsidRDefault="00AF1502">
      <w:r>
        <w:separator/>
      </w:r>
    </w:p>
  </w:endnote>
  <w:endnote w:type="continuationSeparator" w:id="0">
    <w:p w14:paraId="0915D692" w14:textId="77777777" w:rsidR="00AF1502" w:rsidRDefault="00AF1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4A4FB" w14:textId="77F040A0" w:rsidR="00580A98" w:rsidRPr="000B78A4" w:rsidRDefault="000B78A4" w:rsidP="000B78A4">
    <w:pPr>
      <w:pStyle w:val="Noga"/>
    </w:pPr>
    <w:r w:rsidRPr="00CD5CDF">
      <w:rPr>
        <w:b/>
        <w:sz w:val="16"/>
        <w:szCs w:val="16"/>
      </w:rPr>
      <w:t xml:space="preserve">430-1/2023- </w:t>
    </w:r>
    <w:r w:rsidRPr="00CD5CDF">
      <w:rPr>
        <w:sz w:val="16"/>
        <w:szCs w:val="16"/>
      </w:rPr>
      <w:t>NAKUP</w:t>
    </w:r>
    <w:r w:rsidRPr="00ED4FA3">
      <w:rPr>
        <w:sz w:val="16"/>
        <w:szCs w:val="16"/>
      </w:rPr>
      <w:t xml:space="preserve"> ELEKTRIČNIH VOZIL IN NAJEM SISTEMA REZERVACIJE JAVNIH PREVOZOV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4B2E7" w14:textId="77777777" w:rsidR="00AF1502" w:rsidRDefault="00AF1502">
      <w:r>
        <w:separator/>
      </w:r>
    </w:p>
  </w:footnote>
  <w:footnote w:type="continuationSeparator" w:id="0">
    <w:p w14:paraId="774E0A79" w14:textId="77777777" w:rsidR="00AF1502" w:rsidRDefault="00AF1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9617340">
    <w:abstractNumId w:val="1"/>
  </w:num>
  <w:num w:numId="2" w16cid:durableId="945430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534"/>
    <w:rsid w:val="00001F83"/>
    <w:rsid w:val="00020137"/>
    <w:rsid w:val="00023441"/>
    <w:rsid w:val="00024D91"/>
    <w:rsid w:val="00043A07"/>
    <w:rsid w:val="0005599A"/>
    <w:rsid w:val="0006400F"/>
    <w:rsid w:val="00066D76"/>
    <w:rsid w:val="000B78A4"/>
    <w:rsid w:val="000C3453"/>
    <w:rsid w:val="001433FD"/>
    <w:rsid w:val="001461F2"/>
    <w:rsid w:val="00153DE6"/>
    <w:rsid w:val="00154FF6"/>
    <w:rsid w:val="0017472B"/>
    <w:rsid w:val="001754FB"/>
    <w:rsid w:val="00183643"/>
    <w:rsid w:val="001F01A6"/>
    <w:rsid w:val="00221285"/>
    <w:rsid w:val="0023521B"/>
    <w:rsid w:val="00245156"/>
    <w:rsid w:val="00261225"/>
    <w:rsid w:val="00262D62"/>
    <w:rsid w:val="002646EB"/>
    <w:rsid w:val="00274A55"/>
    <w:rsid w:val="002877B1"/>
    <w:rsid w:val="002A667D"/>
    <w:rsid w:val="002B2C59"/>
    <w:rsid w:val="002B58BC"/>
    <w:rsid w:val="002C00B5"/>
    <w:rsid w:val="002C1165"/>
    <w:rsid w:val="002E07FF"/>
    <w:rsid w:val="002E2AFE"/>
    <w:rsid w:val="002F4548"/>
    <w:rsid w:val="0030224B"/>
    <w:rsid w:val="003049D7"/>
    <w:rsid w:val="00310EA3"/>
    <w:rsid w:val="003965E1"/>
    <w:rsid w:val="003B1872"/>
    <w:rsid w:val="003C6B6B"/>
    <w:rsid w:val="003D5199"/>
    <w:rsid w:val="00413B17"/>
    <w:rsid w:val="0044101A"/>
    <w:rsid w:val="004419FF"/>
    <w:rsid w:val="00454F17"/>
    <w:rsid w:val="00491A57"/>
    <w:rsid w:val="0049596F"/>
    <w:rsid w:val="004A36D2"/>
    <w:rsid w:val="004A547E"/>
    <w:rsid w:val="004B5E72"/>
    <w:rsid w:val="004C2564"/>
    <w:rsid w:val="004C47FA"/>
    <w:rsid w:val="004D7A23"/>
    <w:rsid w:val="004E352D"/>
    <w:rsid w:val="004F27B7"/>
    <w:rsid w:val="0052428E"/>
    <w:rsid w:val="005527AE"/>
    <w:rsid w:val="0056210E"/>
    <w:rsid w:val="00570AF5"/>
    <w:rsid w:val="00580A98"/>
    <w:rsid w:val="00592F6F"/>
    <w:rsid w:val="00596484"/>
    <w:rsid w:val="005B2357"/>
    <w:rsid w:val="005D473A"/>
    <w:rsid w:val="005D4EDF"/>
    <w:rsid w:val="005E2A35"/>
    <w:rsid w:val="005F1AC0"/>
    <w:rsid w:val="005F2E04"/>
    <w:rsid w:val="00600E7C"/>
    <w:rsid w:val="00611083"/>
    <w:rsid w:val="00612CBD"/>
    <w:rsid w:val="006324B0"/>
    <w:rsid w:val="006352AA"/>
    <w:rsid w:val="0063737A"/>
    <w:rsid w:val="00652493"/>
    <w:rsid w:val="00660FD0"/>
    <w:rsid w:val="00674437"/>
    <w:rsid w:val="00697976"/>
    <w:rsid w:val="006F6D6C"/>
    <w:rsid w:val="00704496"/>
    <w:rsid w:val="00720665"/>
    <w:rsid w:val="00723B49"/>
    <w:rsid w:val="0072462F"/>
    <w:rsid w:val="007253E6"/>
    <w:rsid w:val="0073513B"/>
    <w:rsid w:val="00771D78"/>
    <w:rsid w:val="007736CA"/>
    <w:rsid w:val="007913AF"/>
    <w:rsid w:val="007B34BB"/>
    <w:rsid w:val="0081343F"/>
    <w:rsid w:val="0083118A"/>
    <w:rsid w:val="00842AD5"/>
    <w:rsid w:val="00844C46"/>
    <w:rsid w:val="008526A2"/>
    <w:rsid w:val="00884A59"/>
    <w:rsid w:val="008C0773"/>
    <w:rsid w:val="008D370F"/>
    <w:rsid w:val="00917404"/>
    <w:rsid w:val="009A65A3"/>
    <w:rsid w:val="009D376B"/>
    <w:rsid w:val="00A205C7"/>
    <w:rsid w:val="00A20D73"/>
    <w:rsid w:val="00A324A9"/>
    <w:rsid w:val="00A71AA7"/>
    <w:rsid w:val="00A758A2"/>
    <w:rsid w:val="00AA256B"/>
    <w:rsid w:val="00AB2A33"/>
    <w:rsid w:val="00AF1502"/>
    <w:rsid w:val="00B019CA"/>
    <w:rsid w:val="00B02ADB"/>
    <w:rsid w:val="00B111D3"/>
    <w:rsid w:val="00B240E7"/>
    <w:rsid w:val="00B74EC0"/>
    <w:rsid w:val="00BC4DB8"/>
    <w:rsid w:val="00BC7B75"/>
    <w:rsid w:val="00BD6B26"/>
    <w:rsid w:val="00BE7A31"/>
    <w:rsid w:val="00C321AB"/>
    <w:rsid w:val="00C44F85"/>
    <w:rsid w:val="00C47F9A"/>
    <w:rsid w:val="00C6479F"/>
    <w:rsid w:val="00C94309"/>
    <w:rsid w:val="00CB2979"/>
    <w:rsid w:val="00CD5D91"/>
    <w:rsid w:val="00CE16EB"/>
    <w:rsid w:val="00D172F6"/>
    <w:rsid w:val="00D17844"/>
    <w:rsid w:val="00D20D1D"/>
    <w:rsid w:val="00D2743C"/>
    <w:rsid w:val="00D54504"/>
    <w:rsid w:val="00D6067E"/>
    <w:rsid w:val="00D6411F"/>
    <w:rsid w:val="00D71855"/>
    <w:rsid w:val="00D80F80"/>
    <w:rsid w:val="00D9016D"/>
    <w:rsid w:val="00D952FE"/>
    <w:rsid w:val="00D97C5D"/>
    <w:rsid w:val="00DA4CC6"/>
    <w:rsid w:val="00DA5A25"/>
    <w:rsid w:val="00DE4E71"/>
    <w:rsid w:val="00E01046"/>
    <w:rsid w:val="00E30AE4"/>
    <w:rsid w:val="00E30C38"/>
    <w:rsid w:val="00E367BA"/>
    <w:rsid w:val="00E52E67"/>
    <w:rsid w:val="00E623DA"/>
    <w:rsid w:val="00E64162"/>
    <w:rsid w:val="00E73C9F"/>
    <w:rsid w:val="00E74E74"/>
    <w:rsid w:val="00E81329"/>
    <w:rsid w:val="00E81917"/>
    <w:rsid w:val="00E81DA8"/>
    <w:rsid w:val="00EB4BB6"/>
    <w:rsid w:val="00EC25B0"/>
    <w:rsid w:val="00F16752"/>
    <w:rsid w:val="00F30536"/>
    <w:rsid w:val="00F325A3"/>
    <w:rsid w:val="00F422DE"/>
    <w:rsid w:val="00F51534"/>
    <w:rsid w:val="00F851AB"/>
    <w:rsid w:val="00F97839"/>
    <w:rsid w:val="00FA2FE0"/>
    <w:rsid w:val="00FB7893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D63A09"/>
  <w15:chartTrackingRefBased/>
  <w15:docId w15:val="{E4DA82EF-4CF2-4A3B-85C8-54FCA990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A2FE0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styleId="Pripombasklic">
    <w:name w:val="annotation reference"/>
    <w:rsid w:val="00CB297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B2979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B2979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B2979"/>
    <w:rPr>
      <w:b/>
      <w:bCs/>
    </w:rPr>
  </w:style>
  <w:style w:type="character" w:customStyle="1" w:styleId="ZadevapripombeZnak">
    <w:name w:val="Zadeva pripombe Znak"/>
    <w:link w:val="Zadevapripombe"/>
    <w:rsid w:val="00CB2979"/>
    <w:rPr>
      <w:b/>
      <w:bCs/>
      <w:lang w:eastAsia="en-US"/>
    </w:rPr>
  </w:style>
  <w:style w:type="paragraph" w:styleId="Besedilooblaka">
    <w:name w:val="Balloon Text"/>
    <w:basedOn w:val="Navaden"/>
    <w:link w:val="BesedilooblakaZnak"/>
    <w:rsid w:val="00CB297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CB2979"/>
    <w:rPr>
      <w:rFonts w:ascii="Tahoma" w:hAnsi="Tahoma" w:cs="Tahoma"/>
      <w:sz w:val="16"/>
      <w:szCs w:val="16"/>
      <w:lang w:eastAsia="en-US"/>
    </w:rPr>
  </w:style>
  <w:style w:type="character" w:customStyle="1" w:styleId="NogaZnak">
    <w:name w:val="Noga Znak"/>
    <w:basedOn w:val="Privzetapisavaodstavka"/>
    <w:link w:val="Noga"/>
    <w:rsid w:val="000B78A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-CGP\VZOREC%20RAZPISNE%20DOKUMENTACIJE\Vzorec%20bancne%20garancije%20za%20%20odpravo%20napak%20v%20garancijskem%20roku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44C1CECF8D643A3F4E46D81A1F2BC" ma:contentTypeVersion="11" ma:contentTypeDescription="Create a new document." ma:contentTypeScope="" ma:versionID="c5fe80982a1391dd78dc14f904fbb786">
  <xsd:schema xmlns:xsd="http://www.w3.org/2001/XMLSchema" xmlns:xs="http://www.w3.org/2001/XMLSchema" xmlns:p="http://schemas.microsoft.com/office/2006/metadata/properties" xmlns:ns3="0b5fa04d-3228-4fee-8937-87481571b672" xmlns:ns4="bdd926de-6f8a-42cd-a795-e5482b851f97" targetNamespace="http://schemas.microsoft.com/office/2006/metadata/properties" ma:root="true" ma:fieldsID="22f93dac710cd8b89b388a7e2a0a93a5" ns3:_="" ns4:_="">
    <xsd:import namespace="0b5fa04d-3228-4fee-8937-87481571b672"/>
    <xsd:import namespace="bdd926de-6f8a-42cd-a795-e5482b851f9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fa04d-3228-4fee-8937-87481571b6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926de-6f8a-42cd-a795-e5482b851f9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E9CC13-3354-4CD3-9371-05B2DA191E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651DBF-134F-4892-BA2D-8F686F965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fa04d-3228-4fee-8937-87481571b672"/>
    <ds:schemaRef ds:uri="bdd926de-6f8a-42cd-a795-e5482b851f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173438-46C3-416B-A125-B374AB3822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A72F33-8F20-4C0B-BBBF-66D85CED5B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 odpravo napak v garancijskem roku - OBRAZEC</Template>
  <TotalTime>2</TotalTime>
  <Pages>1</Pages>
  <Words>161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AJN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Tomaž Skočir</cp:lastModifiedBy>
  <cp:revision>3</cp:revision>
  <cp:lastPrinted>1899-12-31T23:00:00Z</cp:lastPrinted>
  <dcterms:created xsi:type="dcterms:W3CDTF">2023-07-28T09:15:00Z</dcterms:created>
  <dcterms:modified xsi:type="dcterms:W3CDTF">2023-09-11T11:28:00Z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0x01010023544C1CECF8D643A3F4E46D81A1F2BC</vt:lpwstr>
  </property>
</Properties>
</file>